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4155" w14:textId="77777777" w:rsidR="00954792" w:rsidRDefault="00954792" w:rsidP="009547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MILLE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08E5045" w14:textId="77777777" w:rsidR="00954792" w:rsidRDefault="00954792" w:rsidP="009547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Yalding, Kent. Widow.</w:t>
      </w:r>
    </w:p>
    <w:p w14:paraId="0EAA1A3F" w14:textId="77777777" w:rsidR="00954792" w:rsidRDefault="00954792" w:rsidP="00954792">
      <w:pPr>
        <w:pStyle w:val="NoSpacing"/>
        <w:rPr>
          <w:rFonts w:cs="Times New Roman"/>
          <w:szCs w:val="24"/>
        </w:rPr>
      </w:pPr>
    </w:p>
    <w:p w14:paraId="2EBD98B0" w14:textId="77777777" w:rsidR="00954792" w:rsidRDefault="00954792" w:rsidP="00954792">
      <w:pPr>
        <w:pStyle w:val="NoSpacing"/>
        <w:rPr>
          <w:rFonts w:cs="Times New Roman"/>
          <w:szCs w:val="24"/>
        </w:rPr>
      </w:pPr>
    </w:p>
    <w:p w14:paraId="3A975B73" w14:textId="77777777" w:rsidR="00954792" w:rsidRDefault="00954792" w:rsidP="009547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Ryng</w:t>
      </w:r>
      <w:proofErr w:type="spellEnd"/>
      <w:r>
        <w:rPr>
          <w:rFonts w:cs="Times New Roman"/>
          <w:szCs w:val="24"/>
        </w:rPr>
        <w:t>(q.v.) brought a plaint of debt against her.</w:t>
      </w:r>
    </w:p>
    <w:p w14:paraId="5B9C1781" w14:textId="77777777" w:rsidR="00954792" w:rsidRDefault="00954792" w:rsidP="009547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E3E89B5" w14:textId="77777777" w:rsidR="00954792" w:rsidRDefault="00954792" w:rsidP="00954792">
      <w:pPr>
        <w:pStyle w:val="NoSpacing"/>
        <w:rPr>
          <w:rFonts w:cs="Times New Roman"/>
          <w:szCs w:val="24"/>
        </w:rPr>
      </w:pPr>
    </w:p>
    <w:p w14:paraId="10359011" w14:textId="77777777" w:rsidR="00954792" w:rsidRDefault="00954792" w:rsidP="00954792">
      <w:pPr>
        <w:pStyle w:val="NoSpacing"/>
        <w:rPr>
          <w:rFonts w:cs="Times New Roman"/>
          <w:szCs w:val="24"/>
        </w:rPr>
      </w:pPr>
    </w:p>
    <w:p w14:paraId="71E48F33" w14:textId="77777777" w:rsidR="00954792" w:rsidRDefault="00954792" w:rsidP="009547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33F0C0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7CB1" w14:textId="77777777" w:rsidR="00954792" w:rsidRDefault="00954792" w:rsidP="009139A6">
      <w:r>
        <w:separator/>
      </w:r>
    </w:p>
  </w:endnote>
  <w:endnote w:type="continuationSeparator" w:id="0">
    <w:p w14:paraId="2A58B718" w14:textId="77777777" w:rsidR="00954792" w:rsidRDefault="009547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58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10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CB8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8C66" w14:textId="77777777" w:rsidR="00954792" w:rsidRDefault="00954792" w:rsidP="009139A6">
      <w:r>
        <w:separator/>
      </w:r>
    </w:p>
  </w:footnote>
  <w:footnote w:type="continuationSeparator" w:id="0">
    <w:p w14:paraId="0E966598" w14:textId="77777777" w:rsidR="00954792" w:rsidRDefault="009547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6F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11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5E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9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5479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27BE4"/>
  <w15:chartTrackingRefBased/>
  <w15:docId w15:val="{BB0D38D0-55F2-4955-BE21-DA1637A3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47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2024-04-07T19:42:00Z</dcterms:created>
  <dcterms:modified xsi:type="dcterms:W3CDTF">2024-04-07T19:42:00Z</dcterms:modified>
</cp:coreProperties>
</file>